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054" w:rsidRPr="001B235B" w:rsidRDefault="00A07054" w:rsidP="00AA0115">
      <w:pPr>
        <w:ind w:left="2124" w:firstLine="708"/>
        <w:rPr>
          <w:b/>
          <w:sz w:val="36"/>
          <w:szCs w:val="36"/>
        </w:rPr>
      </w:pPr>
      <w:r w:rsidRPr="001B235B">
        <w:rPr>
          <w:sz w:val="36"/>
          <w:szCs w:val="36"/>
        </w:rPr>
        <w:t>Российская Федерация</w:t>
      </w:r>
    </w:p>
    <w:p w:rsidR="00A07054" w:rsidRPr="00B758F5" w:rsidRDefault="00A07054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A07054" w:rsidRPr="00B758F5" w:rsidRDefault="00A07054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 сельское поселение</w:t>
      </w:r>
    </w:p>
    <w:p w:rsidR="00A07054" w:rsidRPr="00B758F5" w:rsidRDefault="00A07054" w:rsidP="000D3F35">
      <w:pPr>
        <w:jc w:val="center"/>
        <w:outlineLvl w:val="0"/>
        <w:rPr>
          <w:b/>
        </w:rPr>
      </w:pPr>
      <w:r w:rsidRPr="00B758F5">
        <w:rPr>
          <w:b/>
        </w:rPr>
        <w:t>ИВАЙТЕНСКИЙ СЕЛЬСКИЙ СОВЕТ  НАРОДНЫХ ДЕПУТАТОВ</w:t>
      </w:r>
    </w:p>
    <w:p w:rsidR="00A07054" w:rsidRDefault="00A07054" w:rsidP="000D3F35">
      <w:pPr>
        <w:jc w:val="center"/>
        <w:outlineLvl w:val="0"/>
        <w:rPr>
          <w:b/>
        </w:rPr>
      </w:pPr>
    </w:p>
    <w:p w:rsidR="00A07054" w:rsidRPr="00B758F5" w:rsidRDefault="00A07054" w:rsidP="00AA0115">
      <w:pPr>
        <w:ind w:left="3540" w:firstLine="708"/>
        <w:jc w:val="both"/>
        <w:outlineLvl w:val="0"/>
      </w:pPr>
      <w:r w:rsidRPr="00B758F5">
        <w:rPr>
          <w:b/>
        </w:rPr>
        <w:t>РЕШЕНИЕ</w:t>
      </w:r>
    </w:p>
    <w:p w:rsidR="00A07054" w:rsidRDefault="00A07054" w:rsidP="000D3F35">
      <w:pPr>
        <w:jc w:val="both"/>
        <w:outlineLvl w:val="0"/>
        <w:rPr>
          <w:sz w:val="28"/>
          <w:szCs w:val="28"/>
        </w:rPr>
      </w:pPr>
    </w:p>
    <w:p w:rsidR="00A07054" w:rsidRPr="001B235B" w:rsidRDefault="00A07054" w:rsidP="00013A58">
      <w:pPr>
        <w:jc w:val="both"/>
        <w:rPr>
          <w:b/>
        </w:rPr>
      </w:pPr>
      <w:r>
        <w:rPr>
          <w:b/>
        </w:rPr>
        <w:t>От   22.12.2022года  № 4-94</w:t>
      </w:r>
    </w:p>
    <w:p w:rsidR="00A07054" w:rsidRDefault="00A07054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A07054" w:rsidRPr="00F66FAB" w:rsidRDefault="00A07054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r>
        <w:rPr>
          <w:bCs/>
        </w:rPr>
        <w:t>Ивайтенскогосельского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16.12.2021№ 4-64</w:t>
      </w:r>
      <w:r w:rsidRPr="00F66FAB">
        <w:rPr>
          <w:bCs/>
        </w:rPr>
        <w:t xml:space="preserve">«О бюджете </w:t>
      </w:r>
      <w:r>
        <w:rPr>
          <w:bCs/>
        </w:rPr>
        <w:t>Ивайтенскогосельского поселения Унечскогомуниципального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2023</w:t>
      </w:r>
      <w:r w:rsidRPr="00F66FAB">
        <w:rPr>
          <w:bCs/>
        </w:rPr>
        <w:t xml:space="preserve"> и 202</w:t>
      </w:r>
      <w:r>
        <w:rPr>
          <w:bCs/>
        </w:rPr>
        <w:t>4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A07054" w:rsidRDefault="00A07054" w:rsidP="00F66FAB">
      <w:pPr>
        <w:shd w:val="clear" w:color="auto" w:fill="FFFFFF"/>
        <w:ind w:firstLine="709"/>
        <w:jc w:val="both"/>
      </w:pPr>
    </w:p>
    <w:p w:rsidR="00A07054" w:rsidRDefault="00A07054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Ивайтенский сельский</w:t>
      </w:r>
      <w:r w:rsidRPr="000C6A03">
        <w:t xml:space="preserve"> Совет народных депутатов</w:t>
      </w:r>
    </w:p>
    <w:p w:rsidR="00A07054" w:rsidRPr="000C6A03" w:rsidRDefault="00A07054" w:rsidP="00F66FAB">
      <w:pPr>
        <w:shd w:val="clear" w:color="auto" w:fill="FFFFFF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7054" w:rsidRDefault="00A07054" w:rsidP="001B235B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Ивайтенского сельского</w:t>
      </w:r>
      <w:r w:rsidRPr="000C6A03">
        <w:t xml:space="preserve"> Совета народных депутатов от</w:t>
      </w:r>
      <w:r>
        <w:t>16.12.2021 №4-64 «О бюджете Ивайтенского сельского поселения Унечского муниципального района Брянской области на 2022 год и на плановый период 2023 и 2024 годов»</w:t>
      </w:r>
    </w:p>
    <w:p w:rsidR="00A07054" w:rsidRDefault="00A07054" w:rsidP="001B235B">
      <w:pPr>
        <w:pStyle w:val="ListParagraph"/>
        <w:shd w:val="clear" w:color="auto" w:fill="FFFFFF"/>
        <w:tabs>
          <w:tab w:val="left" w:pos="1134"/>
        </w:tabs>
        <w:spacing w:line="276" w:lineRule="auto"/>
        <w:ind w:left="709"/>
        <w:jc w:val="both"/>
      </w:pPr>
      <w:r>
        <w:t>- в абзаце втором вместо цифр «2721035,75» записать цифры «2860035,75»;</w:t>
      </w:r>
    </w:p>
    <w:p w:rsidR="00A07054" w:rsidRDefault="00A07054" w:rsidP="00AD0304">
      <w:pPr>
        <w:pStyle w:val="ListParagraph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третьем </w:t>
      </w:r>
      <w:r>
        <w:t xml:space="preserve">вместо </w:t>
      </w:r>
      <w:r w:rsidRPr="000C6A03">
        <w:t xml:space="preserve">цифр </w:t>
      </w:r>
      <w:r>
        <w:t>«5341838,75</w:t>
      </w:r>
      <w:r w:rsidRPr="000C6A03">
        <w:t>»</w:t>
      </w:r>
      <w:r>
        <w:t xml:space="preserve"> записать цифры «5286838,75»;</w:t>
      </w:r>
    </w:p>
    <w:p w:rsidR="00A07054" w:rsidRDefault="00A07054" w:rsidP="00D64FC5">
      <w:pPr>
        <w:pStyle w:val="ListParagraph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127949">
        <w:t xml:space="preserve">- в абзаце четвертом </w:t>
      </w:r>
      <w:r>
        <w:t xml:space="preserve">вместо </w:t>
      </w:r>
      <w:r w:rsidRPr="00127949">
        <w:t>цифр «</w:t>
      </w:r>
      <w:r>
        <w:t>2620803,00» записать цифры «2426803,00».</w:t>
      </w:r>
    </w:p>
    <w:p w:rsidR="00A07054" w:rsidRDefault="00A07054" w:rsidP="00D64FC5">
      <w:pPr>
        <w:pStyle w:val="ListParagraph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>Дополнить решение приложением 3,8 согласно приложению 1 к настоящему решению.</w:t>
      </w:r>
    </w:p>
    <w:p w:rsidR="00A07054" w:rsidRPr="00566E1C" w:rsidRDefault="00A07054" w:rsidP="00C153DF">
      <w:pPr>
        <w:pStyle w:val="ListParagraph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4,8 согласно приложению 2</w:t>
      </w:r>
      <w:r w:rsidRPr="00566E1C">
        <w:t xml:space="preserve"> к настоящему решению.</w:t>
      </w:r>
    </w:p>
    <w:p w:rsidR="00A07054" w:rsidRDefault="00A07054" w:rsidP="00C153DF">
      <w:pPr>
        <w:pStyle w:val="ListParagraph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5,8 согласно приложению 3</w:t>
      </w:r>
      <w:r w:rsidRPr="00566E1C">
        <w:t xml:space="preserve"> к настоящему решению.</w:t>
      </w:r>
    </w:p>
    <w:p w:rsidR="00A07054" w:rsidRPr="00566E1C" w:rsidRDefault="00A07054" w:rsidP="00C153DF">
      <w:pPr>
        <w:pStyle w:val="ListParagraph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№6.8</w:t>
      </w:r>
      <w:bookmarkStart w:id="0" w:name="_GoBack"/>
      <w:bookmarkEnd w:id="0"/>
      <w:r>
        <w:t xml:space="preserve"> изложить в редакции согласно приложению 4 к настоящему решению.</w:t>
      </w:r>
    </w:p>
    <w:p w:rsidR="00A07054" w:rsidRDefault="00A07054" w:rsidP="006663C7">
      <w:pPr>
        <w:ind w:firstLine="709"/>
        <w:jc w:val="both"/>
      </w:pPr>
      <w:r w:rsidRPr="00B779B3">
        <w:t xml:space="preserve">2. </w:t>
      </w:r>
      <w:r>
        <w:t xml:space="preserve">Данное решение </w:t>
      </w:r>
      <w:r w:rsidRPr="00177480">
        <w:t>публиковать</w:t>
      </w:r>
      <w:r>
        <w:t xml:space="preserve"> (обнародовать) согласно Уставу и разместить на официальном сайтеадминистрации Унечского района в сети интернет.</w:t>
      </w:r>
    </w:p>
    <w:p w:rsidR="00A07054" w:rsidRPr="00B779B3" w:rsidRDefault="00A07054" w:rsidP="006663C7">
      <w:pPr>
        <w:ind w:firstLine="709"/>
        <w:jc w:val="both"/>
      </w:pPr>
      <w:r w:rsidRPr="00B779B3">
        <w:t>3. Настоящее решение вступает в силу с</w:t>
      </w:r>
      <w:r>
        <w:t>момента</w:t>
      </w:r>
      <w:r w:rsidRPr="00B779B3">
        <w:t xml:space="preserve"> его подписания.</w:t>
      </w:r>
    </w:p>
    <w:p w:rsidR="00A07054" w:rsidRPr="00B779B3" w:rsidRDefault="00A07054" w:rsidP="006663C7">
      <w:pPr>
        <w:ind w:firstLine="709"/>
        <w:jc w:val="both"/>
      </w:pPr>
    </w:p>
    <w:p w:rsidR="00A07054" w:rsidRDefault="00A07054" w:rsidP="006663C7">
      <w:pPr>
        <w:tabs>
          <w:tab w:val="left" w:pos="0"/>
        </w:tabs>
      </w:pPr>
    </w:p>
    <w:p w:rsidR="00A07054" w:rsidRDefault="00A07054" w:rsidP="00177480">
      <w:pPr>
        <w:tabs>
          <w:tab w:val="left" w:pos="0"/>
        </w:tabs>
      </w:pPr>
      <w:r>
        <w:tab/>
        <w:t>ГлаваИвайтенского</w:t>
      </w:r>
    </w:p>
    <w:p w:rsidR="00A07054" w:rsidRDefault="00A07054" w:rsidP="00177480">
      <w:pPr>
        <w:tabs>
          <w:tab w:val="left" w:pos="0"/>
        </w:tabs>
      </w:pPr>
      <w:r>
        <w:tab/>
        <w:t>сельского поселения                                                          Т.Н.Табунова</w:t>
      </w:r>
    </w:p>
    <w:sectPr w:rsidR="00A07054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0FB4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07C6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B235B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0D2B"/>
    <w:rsid w:val="002E27C2"/>
    <w:rsid w:val="002E50C6"/>
    <w:rsid w:val="002E5E7C"/>
    <w:rsid w:val="002F4906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201B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741EC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803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054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0115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B7459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1A27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956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TitleChar">
    <w:name w:val="Title Char"/>
    <w:basedOn w:val="DefaultParagraphFont"/>
    <w:link w:val="Title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E616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5B2EF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Normal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Normal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Normal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Normal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Normal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Normal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Normal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Normal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Normal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Normal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Normal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Normal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Normal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Normal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Normal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Normal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Normal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BodyText2">
    <w:name w:val="Body Text 2"/>
    <w:basedOn w:val="Normal"/>
    <w:link w:val="BodyText2Char"/>
    <w:uiPriority w:val="99"/>
    <w:semiHidden/>
    <w:rsid w:val="00B2059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68273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Normal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Normal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Normal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Normal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Normal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Normal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Normal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Normal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Normal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Normal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9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4488</TotalTime>
  <Pages>1</Pages>
  <Words>240</Words>
  <Characters>1372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Бухгалтер</cp:lastModifiedBy>
  <cp:revision>333</cp:revision>
  <cp:lastPrinted>2022-12-27T10:07:00Z</cp:lastPrinted>
  <dcterms:created xsi:type="dcterms:W3CDTF">2016-04-13T12:41:00Z</dcterms:created>
  <dcterms:modified xsi:type="dcterms:W3CDTF">2022-12-27T10:08:00Z</dcterms:modified>
</cp:coreProperties>
</file>